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5AFF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FRENSSH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B0AABA0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</w:p>
    <w:p w14:paraId="0366DB71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</w:p>
    <w:p w14:paraId="1BFD35A6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Nov.1402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Devon and Cornwall.</w:t>
      </w:r>
    </w:p>
    <w:p w14:paraId="5BFFF29A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p.184)</w:t>
      </w:r>
    </w:p>
    <w:p w14:paraId="050ADADC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</w:p>
    <w:p w14:paraId="0C7AE664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</w:p>
    <w:p w14:paraId="61E55435" w14:textId="77777777" w:rsidR="00C5727E" w:rsidRDefault="00C5727E" w:rsidP="00C5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2021</w:t>
      </w:r>
    </w:p>
    <w:p w14:paraId="1A8C4FC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E26F" w14:textId="77777777" w:rsidR="00C5727E" w:rsidRDefault="00C5727E" w:rsidP="009139A6">
      <w:r>
        <w:separator/>
      </w:r>
    </w:p>
  </w:endnote>
  <w:endnote w:type="continuationSeparator" w:id="0">
    <w:p w14:paraId="686F9172" w14:textId="77777777" w:rsidR="00C5727E" w:rsidRDefault="00C572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42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FB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39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E2279" w14:textId="77777777" w:rsidR="00C5727E" w:rsidRDefault="00C5727E" w:rsidP="009139A6">
      <w:r>
        <w:separator/>
      </w:r>
    </w:p>
  </w:footnote>
  <w:footnote w:type="continuationSeparator" w:id="0">
    <w:p w14:paraId="014EB188" w14:textId="77777777" w:rsidR="00C5727E" w:rsidRDefault="00C572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62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F9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A7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7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727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47069"/>
  <w15:chartTrackingRefBased/>
  <w15:docId w15:val="{830A684A-C290-4F4B-BF68-BC22195B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27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2021-07-02T18:00:00Z</dcterms:created>
  <dcterms:modified xsi:type="dcterms:W3CDTF">2021-07-02T18:01:00Z</dcterms:modified>
</cp:coreProperties>
</file>